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PYLE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Oct.1432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Milborne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Port,</w:t>
      </w: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Somerset, into lands of the late Elizabeth Tame(q.v.).</w:t>
      </w: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24-41)</w:t>
      </w:r>
    </w:p>
    <w:p w:rsidR="00CE048F" w:rsidRDefault="00CE048F" w:rsidP="00CE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Yeovil, Somerset,</w:t>
      </w:r>
    </w:p>
    <w:p w:rsidR="00CE048F" w:rsidRDefault="00CE048F" w:rsidP="00CE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Anne Stafford, Countess of March(q.v.).</w:t>
      </w:r>
    </w:p>
    <w:p w:rsidR="00CE048F" w:rsidRDefault="00CE048F" w:rsidP="00CE048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24-68)</w:t>
      </w: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0637A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90637A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</w:p>
    <w:p w:rsidR="00CE048F" w:rsidRPr="0090637A" w:rsidRDefault="00CE048F" w:rsidP="0090637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June 2016</w:t>
      </w:r>
      <w:bookmarkStart w:id="0" w:name="_GoBack"/>
      <w:bookmarkEnd w:id="0"/>
    </w:p>
    <w:sectPr w:rsidR="00CE048F" w:rsidRPr="0090637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37A" w:rsidRDefault="0090637A" w:rsidP="00E71FC3">
      <w:pPr>
        <w:spacing w:after="0" w:line="240" w:lineRule="auto"/>
      </w:pPr>
      <w:r>
        <w:separator/>
      </w:r>
    </w:p>
  </w:endnote>
  <w:endnote w:type="continuationSeparator" w:id="0">
    <w:p w:rsidR="0090637A" w:rsidRDefault="009063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37A" w:rsidRDefault="0090637A" w:rsidP="00E71FC3">
      <w:pPr>
        <w:spacing w:after="0" w:line="240" w:lineRule="auto"/>
      </w:pPr>
      <w:r>
        <w:separator/>
      </w:r>
    </w:p>
  </w:footnote>
  <w:footnote w:type="continuationSeparator" w:id="0">
    <w:p w:rsidR="0090637A" w:rsidRDefault="009063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37A"/>
    <w:rsid w:val="0090637A"/>
    <w:rsid w:val="00AB52E8"/>
    <w:rsid w:val="00B16D3F"/>
    <w:rsid w:val="00CE048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9B14F"/>
  <w15:chartTrackingRefBased/>
  <w15:docId w15:val="{CC23C82D-4045-4D71-9AA5-993844C7E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2016-03-06T22:19:00Z</dcterms:created>
  <dcterms:modified xsi:type="dcterms:W3CDTF">2016-06-23T13:49:00Z</dcterms:modified>
</cp:coreProperties>
</file>